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D473F" w14:textId="77777777" w:rsidR="008E1418" w:rsidRDefault="008E1418" w:rsidP="008E14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EA30072" w14:textId="77777777" w:rsidR="008E1418" w:rsidRDefault="008E1418" w:rsidP="008E14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E54F6F9" w14:textId="77777777" w:rsidR="008E1418" w:rsidRDefault="008E1418" w:rsidP="008E14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9374F8" w14:textId="77777777" w:rsidR="008E1418" w:rsidRDefault="008E1418" w:rsidP="008E14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FAFEA7" w14:textId="77777777" w:rsidR="008E1418" w:rsidRDefault="008E1418" w:rsidP="008E1418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2B07F4C2" w14:textId="77777777" w:rsidR="008E1418" w:rsidRDefault="008E1418" w:rsidP="008E141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B4570C5" w14:textId="77777777" w:rsidR="008E1418" w:rsidRDefault="008E1418" w:rsidP="008E141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2041B8B" w14:textId="77777777" w:rsidR="008E1418" w:rsidRDefault="008E1418" w:rsidP="008E1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18594" w14:textId="77777777" w:rsidR="008E1418" w:rsidRDefault="008E1418" w:rsidP="008E1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E4FB1" w14:textId="77777777" w:rsidR="008E1418" w:rsidRDefault="008E1418" w:rsidP="008E1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6874345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46DE7" w14:textId="77777777" w:rsidR="008E1418" w:rsidRDefault="008E1418" w:rsidP="009139A6">
      <w:r>
        <w:separator/>
      </w:r>
    </w:p>
  </w:endnote>
  <w:endnote w:type="continuationSeparator" w:id="0">
    <w:p w14:paraId="239718B4" w14:textId="77777777" w:rsidR="008E1418" w:rsidRDefault="008E14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88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F59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BF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95090" w14:textId="77777777" w:rsidR="008E1418" w:rsidRDefault="008E1418" w:rsidP="009139A6">
      <w:r>
        <w:separator/>
      </w:r>
    </w:p>
  </w:footnote>
  <w:footnote w:type="continuationSeparator" w:id="0">
    <w:p w14:paraId="205F434C" w14:textId="77777777" w:rsidR="008E1418" w:rsidRDefault="008E14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8A1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FD4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844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18"/>
    <w:rsid w:val="000666E0"/>
    <w:rsid w:val="002510B7"/>
    <w:rsid w:val="005C130B"/>
    <w:rsid w:val="00826F5C"/>
    <w:rsid w:val="008E141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C523B"/>
  <w15:chartTrackingRefBased/>
  <w15:docId w15:val="{616491FE-9880-456F-A022-0E9CC7B3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2022-07-27T20:41:00Z</dcterms:created>
  <dcterms:modified xsi:type="dcterms:W3CDTF">2022-07-27T20:41:00Z</dcterms:modified>
</cp:coreProperties>
</file>